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0" w:rsidRPr="00681EE5" w:rsidRDefault="00350B00" w:rsidP="00681EE5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</w:rPr>
      </w:pPr>
      <w:r w:rsidRPr="00681EE5">
        <w:rPr>
          <w:rFonts w:ascii="Times New Roman" w:hAnsi="Times New Roman" w:cs="Times New Roman"/>
          <w:position w:val="1"/>
          <w:sz w:val="62"/>
          <w:szCs w:val="62"/>
        </w:rPr>
        <w:t>УКАЗ</w:t>
      </w:r>
    </w:p>
    <w:p w:rsidR="00350B00" w:rsidRDefault="00350B00" w:rsidP="00681EE5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</w:rPr>
      </w:pPr>
      <w:r w:rsidRPr="00681EE5">
        <w:rPr>
          <w:rFonts w:ascii="Times New Roman" w:hAnsi="Times New Roman" w:cs="Times New Roman"/>
          <w:sz w:val="36"/>
          <w:szCs w:val="36"/>
        </w:rPr>
        <w:t>ПРЕЗИДЕНТА РЕСПУБЛИКИ ДАГЕСТАН</w:t>
      </w:r>
    </w:p>
    <w:p w:rsidR="00350B00" w:rsidRDefault="00350B00" w:rsidP="00681EE5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</w:rPr>
      </w:pPr>
    </w:p>
    <w:p w:rsidR="00350B00" w:rsidRDefault="00350B00" w:rsidP="00681E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состава Совета при Президенте </w:t>
      </w:r>
    </w:p>
    <w:p w:rsidR="00350B00" w:rsidRPr="00681EE5" w:rsidRDefault="00350B00" w:rsidP="00681E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Дагестан по развитию физической </w:t>
      </w:r>
    </w:p>
    <w:p w:rsidR="00350B00" w:rsidRDefault="00350B00" w:rsidP="00681E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культуры и спорта и состава президиума этого Совета</w:t>
      </w:r>
    </w:p>
    <w:p w:rsidR="00350B00" w:rsidRDefault="00350B00" w:rsidP="00CA6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0B00" w:rsidRDefault="00350B00" w:rsidP="00CA6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0B00" w:rsidRDefault="00350B00" w:rsidP="009663E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350B00" w:rsidRDefault="00350B00" w:rsidP="009663E5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а)состав </w:t>
      </w:r>
      <w:r w:rsidRPr="007F757C">
        <w:rPr>
          <w:rFonts w:ascii="Times New Roman" w:hAnsi="Times New Roman" w:cs="Times New Roman"/>
          <w:bCs/>
          <w:sz w:val="28"/>
          <w:szCs w:val="28"/>
        </w:rPr>
        <w:t>Совета при Президенте Республики Дагестанпо развитию физической культуры и спорта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50B00" w:rsidRDefault="00350B00" w:rsidP="009663E5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состав президиума </w:t>
      </w:r>
      <w:r w:rsidRPr="007F757C">
        <w:rPr>
          <w:rFonts w:ascii="Times New Roman" w:hAnsi="Times New Roman" w:cs="Times New Roman"/>
          <w:bCs/>
          <w:sz w:val="28"/>
          <w:szCs w:val="28"/>
        </w:rPr>
        <w:t>Совета при Президенте Республики Дагестанпо развитию физической культуры и спорта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50B00" w:rsidRDefault="00350B00" w:rsidP="007F757C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 силу: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третий и четвертый пункта 1 Указа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 «Об утверждении Положения о Совете при Президенте Республики Дагестан по развитию физической культуры и спорта, составов этого Совета и его президиума» (Собрание законодательства  Республики Дагестан, 2009, № 14, ст. 678);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от 23 ноября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283                           «О внесении изменений в состав Совета при Президенте Республики Дагестан по развитию физической культуры и спорта, утвержденный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 (Собрание законодательства  Республики Дагестан, 2009, № 22, ст. 1108);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от 19 января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6                        «О внесении изменений в состав Совета при Президенте Республики Дагестан по развитию физической культуры и спорта, утвержденный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 (Собрание законодательства Республики Дагестан, 2010, № 2, ст. 24);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от 22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119                             «О внесении изменений в состав Совета при Президенте Республики Дагестан по развитию физической культуры и спорта и в состав президиума этого Совета, утвержденные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 (Собрание законодательства  Республики Дагестан, 2010,№ 8, ст. 343);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3 июня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144                       «О внесении изменений в состав Совета при Президенте Республики Дагестан по развитию физической культуры и спорта, утвержденный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 (Собрание законодательства  Республики Дагестан, 2010, № 11, ст. 523);</w:t>
      </w:r>
    </w:p>
    <w:p w:rsidR="00350B00" w:rsidRPr="00BA69BA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13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№ 291</w:t>
      </w:r>
      <w:r w:rsidRPr="00BA69BA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>Совета при Президенте Республики Дагестан по развитию физической культуры и спорта и в состав президиума этого Совета, 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твержденные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</w:t>
      </w:r>
      <w:r w:rsidRPr="00BA69BA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BA69BA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A69BA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A69BA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1160</w:t>
      </w:r>
      <w:r w:rsidRPr="00BA69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2 августа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>. № 128</w:t>
      </w:r>
      <w:r w:rsidRPr="00CC15F5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Совета при Президенте Республики Дагестан по развитию физической культуры и спорта, утвержденного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</w:t>
      </w:r>
      <w:r w:rsidRPr="00CC15F5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CC15F5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11, № 15, ст. 671</w:t>
      </w:r>
      <w:r w:rsidRPr="00CC15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0B00" w:rsidRPr="00CC15F5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подпункты«б» и «в» пункта 1 Указа Президента Республики Дагестан от 10 апреля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63 «О внесении изменений в Положение о Совете при Президенте Республика Дагестан по развитию физической культуры и спорта, в составы этого Совета и его президиума, утвержденные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 (Собрание законодательства Республики Дагестан, 2012, № 7, ст. 258);</w:t>
      </w:r>
    </w:p>
    <w:p w:rsidR="00350B00" w:rsidRPr="00CC15F5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209 </w:t>
      </w:r>
      <w:r w:rsidRPr="00CC15F5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Совета при Президенте Республики Дагестан по развитию физической культуры и спорта и в состав президиума этого Совета, утвержденные Указом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 № 175»</w:t>
      </w:r>
      <w:r w:rsidRPr="00CC15F5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CC15F5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15F5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C15F5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1097</w:t>
      </w:r>
      <w:r w:rsidRPr="00CC15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B00" w:rsidRDefault="00350B00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Настоящий Указ вступает в силу со дня его подписания.</w:t>
      </w:r>
    </w:p>
    <w:p w:rsidR="00350B00" w:rsidRDefault="00350B00" w:rsidP="00CC15F5">
      <w:pPr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350B00" w:rsidRDefault="00350B00" w:rsidP="00F12CBC">
      <w:pPr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Pr="000E3092" w:rsidRDefault="00350B00" w:rsidP="000E3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0E3092">
        <w:rPr>
          <w:rFonts w:ascii="Times New Roman" w:hAnsi="Times New Roman" w:cs="Times New Roman"/>
          <w:b/>
          <w:sz w:val="28"/>
          <w:szCs w:val="28"/>
        </w:rPr>
        <w:t>Временно исполняющий обязанности</w:t>
      </w:r>
    </w:p>
    <w:p w:rsidR="00350B00" w:rsidRPr="000E3092" w:rsidRDefault="00350B00" w:rsidP="000E30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092">
        <w:rPr>
          <w:rFonts w:ascii="Times New Roman" w:hAnsi="Times New Roman" w:cs="Times New Roman"/>
          <w:b/>
          <w:sz w:val="28"/>
          <w:szCs w:val="28"/>
        </w:rPr>
        <w:t xml:space="preserve">                           Президента Республики Дагестан</w:t>
      </w:r>
      <w:r w:rsidRPr="000E3092">
        <w:rPr>
          <w:rFonts w:ascii="Times New Roman" w:hAnsi="Times New Roman" w:cs="Times New Roman"/>
          <w:b/>
          <w:sz w:val="28"/>
          <w:szCs w:val="28"/>
        </w:rPr>
        <w:tab/>
        <w:t xml:space="preserve">   Р. Абдулатипов</w:t>
      </w:r>
    </w:p>
    <w:p w:rsidR="00350B00" w:rsidRPr="000E3092" w:rsidRDefault="00350B00" w:rsidP="000E3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Pr="000E3092" w:rsidRDefault="00350B00" w:rsidP="000E3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B00" w:rsidRPr="000E3092" w:rsidRDefault="00350B00" w:rsidP="000E3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Pr="000E3092" w:rsidRDefault="00350B00" w:rsidP="000E3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092">
        <w:rPr>
          <w:rFonts w:ascii="Times New Roman" w:hAnsi="Times New Roman" w:cs="Times New Roman"/>
          <w:sz w:val="28"/>
          <w:szCs w:val="28"/>
        </w:rPr>
        <w:t>г. Махачкала</w:t>
      </w:r>
    </w:p>
    <w:p w:rsidR="00350B00" w:rsidRPr="000E3092" w:rsidRDefault="00350B00" w:rsidP="000E3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апреля</w:t>
      </w:r>
      <w:r w:rsidRPr="000E3092">
        <w:rPr>
          <w:rFonts w:ascii="Times New Roman" w:hAnsi="Times New Roman" w:cs="Times New Roman"/>
          <w:sz w:val="28"/>
          <w:szCs w:val="28"/>
        </w:rPr>
        <w:t xml:space="preserve"> 2013 года</w:t>
      </w:r>
    </w:p>
    <w:p w:rsidR="00350B00" w:rsidRPr="000E3092" w:rsidRDefault="00350B00" w:rsidP="000E309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09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120</w:t>
      </w:r>
      <w:r w:rsidRPr="000E3092">
        <w:rPr>
          <w:rFonts w:ascii="Times New Roman" w:hAnsi="Times New Roman" w:cs="Times New Roman"/>
          <w:sz w:val="28"/>
          <w:szCs w:val="28"/>
        </w:rPr>
        <w:tab/>
      </w: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Default="00350B00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B00" w:rsidRPr="004F0A4A" w:rsidRDefault="00350B00" w:rsidP="004F0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B00" w:rsidRPr="004F0A4A" w:rsidRDefault="00350B00" w:rsidP="004F0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B00" w:rsidRPr="004F0A4A" w:rsidRDefault="00350B00" w:rsidP="004F0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B00" w:rsidRPr="00F910D3" w:rsidRDefault="00350B00" w:rsidP="00F9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Указ02.04.13у</w:t>
      </w:r>
    </w:p>
    <w:sectPr w:rsidR="00350B00" w:rsidRPr="00F910D3" w:rsidSect="009F5DE7">
      <w:headerReference w:type="default" r:id="rId7"/>
      <w:pgSz w:w="11906" w:h="16838"/>
      <w:pgMar w:top="1021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B00" w:rsidRDefault="00350B00" w:rsidP="00AC0A73">
      <w:pPr>
        <w:spacing w:after="0" w:line="240" w:lineRule="auto"/>
      </w:pPr>
      <w:r>
        <w:separator/>
      </w:r>
    </w:p>
  </w:endnote>
  <w:endnote w:type="continuationSeparator" w:id="1">
    <w:p w:rsidR="00350B00" w:rsidRDefault="00350B00" w:rsidP="00AC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B00" w:rsidRDefault="00350B00" w:rsidP="00AC0A73">
      <w:pPr>
        <w:spacing w:after="0" w:line="240" w:lineRule="auto"/>
      </w:pPr>
      <w:r>
        <w:separator/>
      </w:r>
    </w:p>
  </w:footnote>
  <w:footnote w:type="continuationSeparator" w:id="1">
    <w:p w:rsidR="00350B00" w:rsidRDefault="00350B00" w:rsidP="00AC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B00" w:rsidRDefault="00350B0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350B00" w:rsidRDefault="00350B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1071"/>
    <w:multiLevelType w:val="hybridMultilevel"/>
    <w:tmpl w:val="F58A5E10"/>
    <w:lvl w:ilvl="0" w:tplc="9E14DEF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">
    <w:nsid w:val="094F5B09"/>
    <w:multiLevelType w:val="hybridMultilevel"/>
    <w:tmpl w:val="36525830"/>
    <w:lvl w:ilvl="0" w:tplc="99165F4C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">
    <w:nsid w:val="2CDB7925"/>
    <w:multiLevelType w:val="hybridMultilevel"/>
    <w:tmpl w:val="F2B46FC6"/>
    <w:lvl w:ilvl="0" w:tplc="8048E1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F9B"/>
    <w:rsid w:val="00000735"/>
    <w:rsid w:val="00025D7C"/>
    <w:rsid w:val="00051CBD"/>
    <w:rsid w:val="00053508"/>
    <w:rsid w:val="000559E2"/>
    <w:rsid w:val="00057BDB"/>
    <w:rsid w:val="000B0B51"/>
    <w:rsid w:val="000C70F9"/>
    <w:rsid w:val="000E3092"/>
    <w:rsid w:val="00121E03"/>
    <w:rsid w:val="001231BC"/>
    <w:rsid w:val="001406EF"/>
    <w:rsid w:val="00153490"/>
    <w:rsid w:val="00171C51"/>
    <w:rsid w:val="00196AD9"/>
    <w:rsid w:val="001A05C5"/>
    <w:rsid w:val="001A1108"/>
    <w:rsid w:val="001C06E2"/>
    <w:rsid w:val="001D07DA"/>
    <w:rsid w:val="001D1BE4"/>
    <w:rsid w:val="001E20D8"/>
    <w:rsid w:val="001E535B"/>
    <w:rsid w:val="0020736F"/>
    <w:rsid w:val="002312B3"/>
    <w:rsid w:val="00242DBC"/>
    <w:rsid w:val="00246A1D"/>
    <w:rsid w:val="002668EE"/>
    <w:rsid w:val="00266C07"/>
    <w:rsid w:val="002767AE"/>
    <w:rsid w:val="002D181D"/>
    <w:rsid w:val="002F6C5A"/>
    <w:rsid w:val="002F76D1"/>
    <w:rsid w:val="00300F24"/>
    <w:rsid w:val="00325D98"/>
    <w:rsid w:val="00330193"/>
    <w:rsid w:val="00332B90"/>
    <w:rsid w:val="0034176A"/>
    <w:rsid w:val="00350B00"/>
    <w:rsid w:val="003642E9"/>
    <w:rsid w:val="00375197"/>
    <w:rsid w:val="00387CAD"/>
    <w:rsid w:val="0039798C"/>
    <w:rsid w:val="003B39A5"/>
    <w:rsid w:val="003C09F9"/>
    <w:rsid w:val="003C0AD9"/>
    <w:rsid w:val="003E0A00"/>
    <w:rsid w:val="003E298D"/>
    <w:rsid w:val="00420C20"/>
    <w:rsid w:val="004270DC"/>
    <w:rsid w:val="00432E50"/>
    <w:rsid w:val="00462577"/>
    <w:rsid w:val="00476ACC"/>
    <w:rsid w:val="00492E0B"/>
    <w:rsid w:val="004B24F2"/>
    <w:rsid w:val="004C0F48"/>
    <w:rsid w:val="004D64FD"/>
    <w:rsid w:val="004F0A4A"/>
    <w:rsid w:val="00516BE5"/>
    <w:rsid w:val="00517BA9"/>
    <w:rsid w:val="0052416F"/>
    <w:rsid w:val="00532BA2"/>
    <w:rsid w:val="005427CC"/>
    <w:rsid w:val="00544127"/>
    <w:rsid w:val="00560D98"/>
    <w:rsid w:val="005A744D"/>
    <w:rsid w:val="005B3083"/>
    <w:rsid w:val="005B6257"/>
    <w:rsid w:val="005D07C4"/>
    <w:rsid w:val="005E639B"/>
    <w:rsid w:val="005E6461"/>
    <w:rsid w:val="005F3B03"/>
    <w:rsid w:val="0062497F"/>
    <w:rsid w:val="00626F7D"/>
    <w:rsid w:val="00662BDD"/>
    <w:rsid w:val="00664B95"/>
    <w:rsid w:val="00665DE4"/>
    <w:rsid w:val="00681EE5"/>
    <w:rsid w:val="006957D7"/>
    <w:rsid w:val="006B574D"/>
    <w:rsid w:val="006B6599"/>
    <w:rsid w:val="006D0584"/>
    <w:rsid w:val="006D4AAB"/>
    <w:rsid w:val="00702BFF"/>
    <w:rsid w:val="00704D8C"/>
    <w:rsid w:val="007131FC"/>
    <w:rsid w:val="0071767D"/>
    <w:rsid w:val="00753F26"/>
    <w:rsid w:val="007702CF"/>
    <w:rsid w:val="00775690"/>
    <w:rsid w:val="007859A6"/>
    <w:rsid w:val="0079660D"/>
    <w:rsid w:val="007A2D17"/>
    <w:rsid w:val="007B4874"/>
    <w:rsid w:val="007B78C5"/>
    <w:rsid w:val="007C5811"/>
    <w:rsid w:val="007D4C73"/>
    <w:rsid w:val="007F757C"/>
    <w:rsid w:val="00835C58"/>
    <w:rsid w:val="008F38F0"/>
    <w:rsid w:val="00900186"/>
    <w:rsid w:val="009076FA"/>
    <w:rsid w:val="0091482E"/>
    <w:rsid w:val="009413D2"/>
    <w:rsid w:val="00942E47"/>
    <w:rsid w:val="00946E46"/>
    <w:rsid w:val="009518CA"/>
    <w:rsid w:val="00955268"/>
    <w:rsid w:val="009663E5"/>
    <w:rsid w:val="00984841"/>
    <w:rsid w:val="009A0558"/>
    <w:rsid w:val="009B28C7"/>
    <w:rsid w:val="009D711B"/>
    <w:rsid w:val="009E683E"/>
    <w:rsid w:val="009F2EE7"/>
    <w:rsid w:val="009F5DE7"/>
    <w:rsid w:val="00A16D7C"/>
    <w:rsid w:val="00A452FF"/>
    <w:rsid w:val="00A479E4"/>
    <w:rsid w:val="00A605F5"/>
    <w:rsid w:val="00A744CE"/>
    <w:rsid w:val="00A75D5F"/>
    <w:rsid w:val="00A84157"/>
    <w:rsid w:val="00A926A1"/>
    <w:rsid w:val="00AA2471"/>
    <w:rsid w:val="00AC0A73"/>
    <w:rsid w:val="00AD616B"/>
    <w:rsid w:val="00AE5F55"/>
    <w:rsid w:val="00AF102C"/>
    <w:rsid w:val="00AF566D"/>
    <w:rsid w:val="00B01364"/>
    <w:rsid w:val="00B035FE"/>
    <w:rsid w:val="00B3433A"/>
    <w:rsid w:val="00B47ED5"/>
    <w:rsid w:val="00B553A1"/>
    <w:rsid w:val="00B55DD1"/>
    <w:rsid w:val="00B771DF"/>
    <w:rsid w:val="00B8156F"/>
    <w:rsid w:val="00B82211"/>
    <w:rsid w:val="00B9219D"/>
    <w:rsid w:val="00BA1193"/>
    <w:rsid w:val="00BA3C18"/>
    <w:rsid w:val="00BA446B"/>
    <w:rsid w:val="00BA5BA7"/>
    <w:rsid w:val="00BA69BA"/>
    <w:rsid w:val="00BC50C8"/>
    <w:rsid w:val="00BD786E"/>
    <w:rsid w:val="00BE1BA7"/>
    <w:rsid w:val="00BE5E9B"/>
    <w:rsid w:val="00BE73E7"/>
    <w:rsid w:val="00BF34FE"/>
    <w:rsid w:val="00BF62D8"/>
    <w:rsid w:val="00C0025B"/>
    <w:rsid w:val="00C049AA"/>
    <w:rsid w:val="00C2152D"/>
    <w:rsid w:val="00C76855"/>
    <w:rsid w:val="00C92727"/>
    <w:rsid w:val="00CA6792"/>
    <w:rsid w:val="00CC15F5"/>
    <w:rsid w:val="00CF4AB4"/>
    <w:rsid w:val="00CF5E74"/>
    <w:rsid w:val="00D069A1"/>
    <w:rsid w:val="00D20533"/>
    <w:rsid w:val="00D2276C"/>
    <w:rsid w:val="00D26639"/>
    <w:rsid w:val="00D308CE"/>
    <w:rsid w:val="00D32EE0"/>
    <w:rsid w:val="00D415CC"/>
    <w:rsid w:val="00D74F11"/>
    <w:rsid w:val="00D93779"/>
    <w:rsid w:val="00DB30C7"/>
    <w:rsid w:val="00DB4875"/>
    <w:rsid w:val="00DC4B16"/>
    <w:rsid w:val="00DD0F12"/>
    <w:rsid w:val="00DD690E"/>
    <w:rsid w:val="00DE633F"/>
    <w:rsid w:val="00E26A62"/>
    <w:rsid w:val="00E37530"/>
    <w:rsid w:val="00E62DDD"/>
    <w:rsid w:val="00E64B54"/>
    <w:rsid w:val="00E6609D"/>
    <w:rsid w:val="00E71F23"/>
    <w:rsid w:val="00E7551D"/>
    <w:rsid w:val="00E76F9B"/>
    <w:rsid w:val="00E93143"/>
    <w:rsid w:val="00EA167B"/>
    <w:rsid w:val="00EB3AF0"/>
    <w:rsid w:val="00EC0BB0"/>
    <w:rsid w:val="00EC394D"/>
    <w:rsid w:val="00ED56C4"/>
    <w:rsid w:val="00EF5DFB"/>
    <w:rsid w:val="00F12CBC"/>
    <w:rsid w:val="00F25C5F"/>
    <w:rsid w:val="00F32194"/>
    <w:rsid w:val="00F3337B"/>
    <w:rsid w:val="00F34AA6"/>
    <w:rsid w:val="00F467EF"/>
    <w:rsid w:val="00F54F21"/>
    <w:rsid w:val="00F61307"/>
    <w:rsid w:val="00F67E04"/>
    <w:rsid w:val="00F706F7"/>
    <w:rsid w:val="00F910D3"/>
    <w:rsid w:val="00F93412"/>
    <w:rsid w:val="00FB34E6"/>
    <w:rsid w:val="00FC275B"/>
    <w:rsid w:val="00FC4D3B"/>
    <w:rsid w:val="00FD2BB6"/>
    <w:rsid w:val="00FE175F"/>
    <w:rsid w:val="00FE4D8C"/>
    <w:rsid w:val="00FF03F7"/>
    <w:rsid w:val="00FF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BA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6F9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C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C0A7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C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0A7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A0558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0558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15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2</Pages>
  <Words>578</Words>
  <Characters>3300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32</cp:revision>
  <cp:lastPrinted>2013-04-10T13:39:00Z</cp:lastPrinted>
  <dcterms:created xsi:type="dcterms:W3CDTF">2013-02-26T11:51:00Z</dcterms:created>
  <dcterms:modified xsi:type="dcterms:W3CDTF">2013-04-12T13:18:00Z</dcterms:modified>
</cp:coreProperties>
</file>